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41E0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MEDLANE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2F6EC6B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Cliff, Kent.</w:t>
      </w:r>
    </w:p>
    <w:p w14:paraId="65D89EA2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4A9DEB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991DE2" w14:textId="77777777" w:rsidR="00944514" w:rsidRDefault="00944514" w:rsidP="009445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41C34F3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92843EB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C24898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67A7DE" w14:textId="77777777" w:rsidR="00944514" w:rsidRDefault="00944514" w:rsidP="0094451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0BE261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DDA9" w14:textId="77777777" w:rsidR="00944514" w:rsidRDefault="00944514" w:rsidP="009139A6">
      <w:r>
        <w:separator/>
      </w:r>
    </w:p>
  </w:endnote>
  <w:endnote w:type="continuationSeparator" w:id="0">
    <w:p w14:paraId="1FBC027A" w14:textId="77777777" w:rsidR="00944514" w:rsidRDefault="009445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CE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94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B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C491B" w14:textId="77777777" w:rsidR="00944514" w:rsidRDefault="00944514" w:rsidP="009139A6">
      <w:r>
        <w:separator/>
      </w:r>
    </w:p>
  </w:footnote>
  <w:footnote w:type="continuationSeparator" w:id="0">
    <w:p w14:paraId="2DD4669E" w14:textId="77777777" w:rsidR="00944514" w:rsidRDefault="009445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40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B1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DD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514"/>
    <w:rsid w:val="000666E0"/>
    <w:rsid w:val="002510B7"/>
    <w:rsid w:val="005C130B"/>
    <w:rsid w:val="00826F5C"/>
    <w:rsid w:val="009139A6"/>
    <w:rsid w:val="00944514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1C37"/>
  <w15:chartTrackingRefBased/>
  <w15:docId w15:val="{490546D5-4155-4A67-8794-CBBD096A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45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2022-04-11T14:46:00Z</dcterms:created>
  <dcterms:modified xsi:type="dcterms:W3CDTF">2022-04-11T14:46:00Z</dcterms:modified>
</cp:coreProperties>
</file>